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Bahnhof Dülmen - Fertigstellung und Einhub der Fußgängerbrücke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
Ingenieurbau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